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27E" w:rsidRPr="005B7AF7" w:rsidRDefault="0073027E" w:rsidP="005B7AF7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5B7AF7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3027E" w:rsidRPr="005B7AF7" w:rsidRDefault="0073027E" w:rsidP="005B7AF7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5B7AF7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Булатовского сельсовета </w:t>
      </w:r>
    </w:p>
    <w:p w:rsidR="0073027E" w:rsidRPr="005B7AF7" w:rsidRDefault="0073027E" w:rsidP="005B7AF7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5B7AF7">
        <w:rPr>
          <w:rFonts w:ascii="Times New Roman" w:hAnsi="Times New Roman" w:cs="Times New Roman"/>
          <w:sz w:val="28"/>
          <w:szCs w:val="28"/>
        </w:rPr>
        <w:t xml:space="preserve">Куйбышевского района  Новосибирской области </w:t>
      </w:r>
    </w:p>
    <w:p w:rsidR="0073027E" w:rsidRPr="005B7AF7" w:rsidRDefault="0073027E" w:rsidP="005B7AF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5B7AF7">
        <w:rPr>
          <w:rFonts w:ascii="Times New Roman" w:hAnsi="Times New Roman" w:cs="Times New Roman"/>
          <w:sz w:val="28"/>
          <w:szCs w:val="28"/>
        </w:rPr>
        <w:t>от 26.10.201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B7AF7">
        <w:rPr>
          <w:rFonts w:ascii="Times New Roman" w:hAnsi="Times New Roman" w:cs="Times New Roman"/>
          <w:sz w:val="28"/>
          <w:szCs w:val="28"/>
        </w:rPr>
        <w:t xml:space="preserve"> № 55а </w:t>
      </w:r>
    </w:p>
    <w:p w:rsidR="0073027E" w:rsidRDefault="0073027E" w:rsidP="00A82BF6">
      <w:pPr>
        <w:jc w:val="center"/>
        <w:rPr>
          <w:sz w:val="28"/>
          <w:szCs w:val="28"/>
        </w:rPr>
      </w:pPr>
    </w:p>
    <w:p w:rsidR="0073027E" w:rsidRPr="00B96659" w:rsidRDefault="0073027E" w:rsidP="00B9665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3027E" w:rsidRPr="00B96659" w:rsidRDefault="0073027E" w:rsidP="00FB6D8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B96659">
        <w:rPr>
          <w:rFonts w:ascii="Times New Roman" w:hAnsi="Times New Roman" w:cs="Times New Roman"/>
          <w:sz w:val="28"/>
          <w:szCs w:val="28"/>
        </w:rPr>
        <w:t>ПЕРЕЧЕНЬ</w:t>
      </w:r>
    </w:p>
    <w:p w:rsidR="0073027E" w:rsidRPr="00B96659" w:rsidRDefault="0073027E" w:rsidP="00FB6D8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B96659">
        <w:rPr>
          <w:rFonts w:ascii="Times New Roman" w:hAnsi="Times New Roman" w:cs="Times New Roman"/>
          <w:sz w:val="28"/>
          <w:szCs w:val="28"/>
        </w:rPr>
        <w:t xml:space="preserve">муниципального имущества Булатовского сельсовета Куйбышевского района, свободного от прав третьих лиц (за исключением имущественных прав субъектов малого и среднего предпринимательства, предусмотренного частью 4 статьи 18 Федерального закона от 24.07.2007 </w:t>
      </w:r>
      <w:r w:rsidRPr="00B96659">
        <w:rPr>
          <w:rFonts w:ascii="Times New Roman" w:hAnsi="Times New Roman" w:cs="Times New Roman"/>
          <w:sz w:val="28"/>
          <w:szCs w:val="28"/>
        </w:rPr>
        <w:br/>
        <w:t>№ 209-ФЗ "О развитии малого и среднего предпринимательства в Российской Федерации")</w:t>
      </w:r>
    </w:p>
    <w:p w:rsidR="0073027E" w:rsidRPr="00B96659" w:rsidRDefault="0073027E" w:rsidP="00FB6D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118"/>
        <w:gridCol w:w="3515"/>
        <w:gridCol w:w="1361"/>
        <w:gridCol w:w="1928"/>
        <w:gridCol w:w="3005"/>
      </w:tblGrid>
      <w:tr w:rsidR="0073027E" w:rsidRPr="00B01F1E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E" w:rsidRPr="00B01F1E" w:rsidRDefault="0073027E" w:rsidP="003B78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1E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E" w:rsidRPr="00B01F1E" w:rsidRDefault="0073027E" w:rsidP="003B78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1E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 и его характеристики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E" w:rsidRPr="00B01F1E" w:rsidRDefault="0073027E" w:rsidP="003B78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1E">
              <w:rPr>
                <w:rFonts w:ascii="Times New Roman" w:hAnsi="Times New Roman" w:cs="Times New Roman"/>
                <w:sz w:val="28"/>
                <w:szCs w:val="28"/>
              </w:rPr>
              <w:t>Адрес (местоположение, местонахождение имущества)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E" w:rsidRPr="00B01F1E" w:rsidRDefault="0073027E" w:rsidP="003B78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1E">
              <w:rPr>
                <w:rFonts w:ascii="Times New Roman" w:hAnsi="Times New Roman" w:cs="Times New Roman"/>
                <w:sz w:val="28"/>
                <w:szCs w:val="28"/>
              </w:rPr>
              <w:t>Общая площадь (кв. м)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E" w:rsidRPr="00B01F1E" w:rsidRDefault="0073027E" w:rsidP="003B78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1E">
              <w:rPr>
                <w:rFonts w:ascii="Times New Roman" w:hAnsi="Times New Roman" w:cs="Times New Roman"/>
                <w:sz w:val="28"/>
                <w:szCs w:val="28"/>
              </w:rPr>
              <w:t>Кадастровый или условный номер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E" w:rsidRPr="00B01F1E" w:rsidRDefault="0073027E" w:rsidP="003B78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1E">
              <w:rPr>
                <w:rFonts w:ascii="Times New Roman" w:hAnsi="Times New Roman" w:cs="Times New Roman"/>
                <w:sz w:val="28"/>
                <w:szCs w:val="28"/>
              </w:rPr>
              <w:t>Вид имущества (движимое, недвижимое имущество)</w:t>
            </w:r>
          </w:p>
        </w:tc>
      </w:tr>
      <w:tr w:rsidR="0073027E" w:rsidRPr="00B01F1E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E" w:rsidRPr="00B01F1E" w:rsidRDefault="0073027E" w:rsidP="003B78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E" w:rsidRPr="00B01F1E" w:rsidRDefault="0073027E" w:rsidP="003B78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1E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E" w:rsidRPr="00B01F1E" w:rsidRDefault="0073027E" w:rsidP="00B96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1E">
              <w:rPr>
                <w:rFonts w:ascii="Times New Roman" w:hAnsi="Times New Roman" w:cs="Times New Roman"/>
                <w:sz w:val="28"/>
                <w:szCs w:val="28"/>
              </w:rPr>
              <w:br/>
              <w:t>Новосибирская область, Куйбышевский р-н, с Булатово, ул Центральная, д 4, кв 1а</w:t>
            </w:r>
          </w:p>
          <w:p w:rsidR="0073027E" w:rsidRPr="00B01F1E" w:rsidRDefault="0073027E" w:rsidP="003B78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E" w:rsidRPr="00B01F1E" w:rsidRDefault="0073027E" w:rsidP="00B96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1E">
              <w:rPr>
                <w:rFonts w:ascii="Times New Roman" w:hAnsi="Times New Roman" w:cs="Times New Roman"/>
                <w:sz w:val="28"/>
                <w:szCs w:val="28"/>
              </w:rPr>
              <w:br/>
              <w:t>50,4</w:t>
            </w:r>
          </w:p>
          <w:p w:rsidR="0073027E" w:rsidRPr="00B01F1E" w:rsidRDefault="0073027E" w:rsidP="003B78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E" w:rsidRPr="00B01F1E" w:rsidRDefault="0073027E" w:rsidP="003B78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1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54:14:020101:251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E" w:rsidRPr="00B01F1E" w:rsidRDefault="0073027E" w:rsidP="003B78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1E">
              <w:rPr>
                <w:rFonts w:ascii="Times New Roman" w:hAnsi="Times New Roman" w:cs="Times New Roman"/>
                <w:sz w:val="28"/>
                <w:szCs w:val="28"/>
              </w:rPr>
              <w:t>недвижимое</w:t>
            </w:r>
          </w:p>
        </w:tc>
      </w:tr>
    </w:tbl>
    <w:p w:rsidR="0073027E" w:rsidRPr="00B96659" w:rsidRDefault="0073027E" w:rsidP="00FB6D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3027E" w:rsidRPr="00B96659" w:rsidRDefault="0073027E" w:rsidP="00FB6D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3027E" w:rsidRPr="00B96659" w:rsidRDefault="0073027E" w:rsidP="00FB6D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6659">
        <w:rPr>
          <w:rFonts w:ascii="Times New Roman" w:hAnsi="Times New Roman" w:cs="Times New Roman"/>
          <w:sz w:val="28"/>
          <w:szCs w:val="28"/>
        </w:rPr>
        <w:t>Глава Булатовского сельсовета                                                                                              Н.И. Чегодаева</w:t>
      </w:r>
    </w:p>
    <w:p w:rsidR="0073027E" w:rsidRPr="00B96659" w:rsidRDefault="0073027E">
      <w:pPr>
        <w:rPr>
          <w:rFonts w:ascii="Times New Roman" w:hAnsi="Times New Roman" w:cs="Times New Roman"/>
          <w:sz w:val="28"/>
          <w:szCs w:val="28"/>
        </w:rPr>
      </w:pPr>
    </w:p>
    <w:sectPr w:rsidR="0073027E" w:rsidRPr="00B96659" w:rsidSect="00FB6D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47D0"/>
    <w:rsid w:val="00014960"/>
    <w:rsid w:val="003B7858"/>
    <w:rsid w:val="00411282"/>
    <w:rsid w:val="005B7AF7"/>
    <w:rsid w:val="006325CC"/>
    <w:rsid w:val="0073027E"/>
    <w:rsid w:val="0082501B"/>
    <w:rsid w:val="00842532"/>
    <w:rsid w:val="00A82BF6"/>
    <w:rsid w:val="00A847D0"/>
    <w:rsid w:val="00AD31FB"/>
    <w:rsid w:val="00B01F1E"/>
    <w:rsid w:val="00B96659"/>
    <w:rsid w:val="00CE6392"/>
    <w:rsid w:val="00E22DC7"/>
    <w:rsid w:val="00E622B7"/>
    <w:rsid w:val="00FB6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01B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link w:val="a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66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659"/>
    <w:rPr>
      <w:rFonts w:ascii="Segoe UI" w:hAnsi="Segoe UI" w:cs="Segoe UI"/>
      <w:sz w:val="18"/>
      <w:szCs w:val="18"/>
    </w:rPr>
  </w:style>
  <w:style w:type="paragraph" w:customStyle="1" w:styleId="a">
    <w:name w:val="Знак"/>
    <w:basedOn w:val="Normal"/>
    <w:link w:val="DefaultParagraphFont"/>
    <w:uiPriority w:val="99"/>
    <w:rsid w:val="005B7AF7"/>
    <w:pPr>
      <w:spacing w:line="240" w:lineRule="exact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19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126</TotalTime>
  <Pages>2</Pages>
  <Words>144</Words>
  <Characters>822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МУП</dc:creator>
  <cp:keywords/>
  <dc:description/>
  <cp:lastModifiedBy>1</cp:lastModifiedBy>
  <cp:revision>5</cp:revision>
  <cp:lastPrinted>2018-12-28T06:55:00Z</cp:lastPrinted>
  <dcterms:created xsi:type="dcterms:W3CDTF">2018-12-28T05:02:00Z</dcterms:created>
  <dcterms:modified xsi:type="dcterms:W3CDTF">2020-04-14T04:04:00Z</dcterms:modified>
</cp:coreProperties>
</file>